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1657E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FRENSSH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EDF4280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71D64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F5DAB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Atteforde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4B948E2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532DBED2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1CFE6B63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6A7A6C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769AE" w14:textId="77777777" w:rsidR="003E014A" w:rsidRDefault="003E014A" w:rsidP="003E01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4178B5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C35E1" w14:textId="77777777" w:rsidR="003E014A" w:rsidRDefault="003E014A" w:rsidP="009139A6">
      <w:r>
        <w:separator/>
      </w:r>
    </w:p>
  </w:endnote>
  <w:endnote w:type="continuationSeparator" w:id="0">
    <w:p w14:paraId="20BCB315" w14:textId="77777777" w:rsidR="003E014A" w:rsidRDefault="003E01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9A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1C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22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4FA8" w14:textId="77777777" w:rsidR="003E014A" w:rsidRDefault="003E014A" w:rsidP="009139A6">
      <w:r>
        <w:separator/>
      </w:r>
    </w:p>
  </w:footnote>
  <w:footnote w:type="continuationSeparator" w:id="0">
    <w:p w14:paraId="07548558" w14:textId="77777777" w:rsidR="003E014A" w:rsidRDefault="003E01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17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87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A5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4A"/>
    <w:rsid w:val="000666E0"/>
    <w:rsid w:val="002510B7"/>
    <w:rsid w:val="003E014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FE2"/>
  <w15:chartTrackingRefBased/>
  <w15:docId w15:val="{7ED75FB4-5D7D-439A-9431-A2F9BA2E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2022-03-18T20:34:00Z</dcterms:created>
  <dcterms:modified xsi:type="dcterms:W3CDTF">2022-03-18T20:34:00Z</dcterms:modified>
</cp:coreProperties>
</file>